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C2" w:rsidRPr="00873BCB" w:rsidRDefault="00EA1DC2" w:rsidP="005279D3">
      <w:pPr>
        <w:pStyle w:val="NormalWeb"/>
        <w:spacing w:after="0"/>
        <w:jc w:val="center"/>
        <w:rPr>
          <w:b/>
          <w:bCs/>
        </w:rPr>
      </w:pPr>
      <w:r>
        <w:t>От</w:t>
      </w:r>
      <w:r w:rsidRPr="00131701">
        <w:t>к</w:t>
      </w:r>
      <w:r>
        <w:t>р</w:t>
      </w:r>
      <w:r w:rsidRPr="00131701">
        <w:t>ита процедура за възлагане на обществена порчъка с предмет:</w:t>
      </w:r>
      <w:r>
        <w:rPr>
          <w:b/>
        </w:rPr>
        <w:t xml:space="preserve"> </w:t>
      </w:r>
      <w:r w:rsidRPr="00873BCB">
        <w:t>„Доставка на хранителни продукти</w:t>
      </w:r>
      <w:r w:rsidRPr="00873BCB">
        <w:rPr>
          <w:rStyle w:val="Strong"/>
          <w:color w:val="000000"/>
          <w:shd w:val="clear" w:color="auto" w:fill="FFFFFF"/>
        </w:rPr>
        <w:t xml:space="preserve"> </w:t>
      </w:r>
      <w:r w:rsidRPr="00873BCB">
        <w:rPr>
          <w:rStyle w:val="Strong"/>
          <w:b w:val="0"/>
          <w:bCs/>
          <w:color w:val="000000"/>
          <w:shd w:val="clear" w:color="auto" w:fill="FFFFFF"/>
        </w:rPr>
        <w:t>за нуждите на ЦДГ „Щастливо детство” с. Долни Луковит, общ. Искър, по обособени позиции”</w:t>
      </w:r>
    </w:p>
    <w:p w:rsidR="00EA1DC2" w:rsidRDefault="00EA1DC2" w:rsidP="00A867B2">
      <w:pPr>
        <w:jc w:val="right"/>
        <w:rPr>
          <w:b/>
          <w:i/>
          <w:sz w:val="24"/>
          <w:szCs w:val="24"/>
          <w:lang w:val="bg-BG"/>
        </w:rPr>
      </w:pPr>
    </w:p>
    <w:p w:rsidR="00EA1DC2" w:rsidRPr="00701DA8" w:rsidRDefault="00EA1DC2" w:rsidP="00A867B2">
      <w:pPr>
        <w:jc w:val="right"/>
        <w:rPr>
          <w:b/>
          <w:i/>
          <w:sz w:val="24"/>
          <w:szCs w:val="24"/>
          <w:lang w:val="bg-BG"/>
        </w:rPr>
      </w:pPr>
      <w:bookmarkStart w:id="0" w:name="_GoBack"/>
      <w:r w:rsidRPr="00701DA8">
        <w:rPr>
          <w:b/>
          <w:i/>
          <w:sz w:val="24"/>
          <w:szCs w:val="24"/>
          <w:lang w:val="bg-BG"/>
        </w:rPr>
        <w:t xml:space="preserve">Образец </w:t>
      </w:r>
      <w:bookmarkEnd w:id="0"/>
      <w:r w:rsidRPr="00701DA8">
        <w:rPr>
          <w:b/>
          <w:i/>
          <w:sz w:val="24"/>
          <w:szCs w:val="24"/>
          <w:lang w:val="en-US"/>
        </w:rPr>
        <w:t xml:space="preserve"> </w:t>
      </w:r>
      <w:r w:rsidRPr="00701DA8">
        <w:rPr>
          <w:b/>
          <w:i/>
          <w:sz w:val="24"/>
          <w:szCs w:val="24"/>
          <w:lang w:val="bg-BG"/>
        </w:rPr>
        <w:t>№ 6</w:t>
      </w:r>
    </w:p>
    <w:p w:rsidR="00EA1DC2" w:rsidRDefault="00EA1DC2" w:rsidP="00A867B2">
      <w:pPr>
        <w:jc w:val="center"/>
        <w:rPr>
          <w:b/>
          <w:sz w:val="24"/>
          <w:szCs w:val="24"/>
          <w:lang w:val="bg-BG"/>
        </w:rPr>
      </w:pPr>
    </w:p>
    <w:p w:rsidR="00EA1DC2" w:rsidRPr="001E559A" w:rsidRDefault="00EA1DC2" w:rsidP="00A867B2">
      <w:pPr>
        <w:jc w:val="center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>ДЕКЛАРАЦИЯ</w:t>
      </w:r>
    </w:p>
    <w:p w:rsidR="00EA1DC2" w:rsidRPr="001E559A" w:rsidRDefault="00EA1DC2" w:rsidP="00A867B2">
      <w:pPr>
        <w:jc w:val="center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 xml:space="preserve">по чл. 16 </w:t>
      </w:r>
      <w:r>
        <w:rPr>
          <w:sz w:val="24"/>
          <w:szCs w:val="24"/>
          <w:lang w:val="bg-BG"/>
        </w:rPr>
        <w:t>„</w:t>
      </w:r>
      <w:r w:rsidRPr="001E559A">
        <w:rPr>
          <w:sz w:val="24"/>
          <w:szCs w:val="24"/>
          <w:lang w:val="bg-BG"/>
        </w:rPr>
        <w:t>г</w:t>
      </w:r>
      <w:r>
        <w:rPr>
          <w:sz w:val="24"/>
          <w:szCs w:val="24"/>
          <w:lang w:val="bg-BG"/>
        </w:rPr>
        <w:t>"</w:t>
      </w:r>
      <w:r w:rsidRPr="001E559A">
        <w:rPr>
          <w:sz w:val="24"/>
          <w:szCs w:val="24"/>
          <w:lang w:val="bg-BG"/>
        </w:rPr>
        <w:t xml:space="preserve">, ал. </w:t>
      </w:r>
      <w:r>
        <w:rPr>
          <w:sz w:val="24"/>
          <w:szCs w:val="24"/>
          <w:lang w:val="en-US"/>
        </w:rPr>
        <w:t xml:space="preserve">7 </w:t>
      </w:r>
      <w:r>
        <w:rPr>
          <w:sz w:val="24"/>
          <w:szCs w:val="24"/>
          <w:lang w:val="bg-BG"/>
        </w:rPr>
        <w:t>и ал.</w:t>
      </w:r>
      <w:r w:rsidRPr="001E559A">
        <w:rPr>
          <w:sz w:val="24"/>
          <w:szCs w:val="24"/>
          <w:lang w:val="bg-BG"/>
        </w:rPr>
        <w:t>10 от ЗОП</w:t>
      </w:r>
    </w:p>
    <w:p w:rsidR="00EA1DC2" w:rsidRPr="001E559A" w:rsidRDefault="00EA1DC2" w:rsidP="00A867B2">
      <w:pPr>
        <w:jc w:val="both"/>
        <w:rPr>
          <w:sz w:val="24"/>
          <w:szCs w:val="24"/>
          <w:lang w:val="ru-RU"/>
        </w:rPr>
      </w:pPr>
    </w:p>
    <w:p w:rsidR="00EA1DC2" w:rsidRPr="001E559A" w:rsidRDefault="00EA1DC2" w:rsidP="00503C92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П</w:t>
      </w:r>
      <w:r w:rsidRPr="001E559A">
        <w:rPr>
          <w:sz w:val="24"/>
          <w:szCs w:val="24"/>
          <w:lang w:val="bg-BG"/>
        </w:rPr>
        <w:t>одписаният/ната:..............................................................................................................</w:t>
      </w:r>
    </w:p>
    <w:p w:rsidR="00EA1DC2" w:rsidRPr="001E559A" w:rsidRDefault="00EA1DC2" w:rsidP="00503C92">
      <w:pPr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ЕГН............................, лична карта № .........................../.....................г. от МВР............................, в качеството ми на ..............................................................................</w:t>
      </w:r>
    </w:p>
    <w:p w:rsidR="00EA1DC2" w:rsidRPr="001E559A" w:rsidRDefault="00EA1DC2" w:rsidP="00503C92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(посочва се  длъжността и качеството, в което лицето има право да представлява  и управлява участника напр. изпълнителен директор,  управител и др.)</w:t>
      </w:r>
    </w:p>
    <w:p w:rsidR="00EA1DC2" w:rsidRPr="001E559A" w:rsidRDefault="00EA1DC2" w:rsidP="00503C92">
      <w:pPr>
        <w:tabs>
          <w:tab w:val="left" w:pos="0"/>
        </w:tabs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на.................................................................................................................................................с ЕИК:................................................., със седалище и адрес на управление:.........................</w:t>
      </w:r>
    </w:p>
    <w:p w:rsidR="00EA1DC2" w:rsidRPr="00073DAF" w:rsidRDefault="00EA1DC2" w:rsidP="00073DAF">
      <w:pPr>
        <w:jc w:val="both"/>
        <w:rPr>
          <w:rFonts w:cs="Tahoma"/>
          <w:kern w:val="3"/>
          <w:sz w:val="24"/>
          <w:szCs w:val="24"/>
          <w:lang w:val="ru-RU"/>
        </w:rPr>
      </w:pPr>
      <w:r w:rsidRPr="001E559A">
        <w:rPr>
          <w:sz w:val="24"/>
          <w:szCs w:val="24"/>
          <w:lang w:val="bg-BG"/>
        </w:rPr>
        <w:t>…………………………………………………………………………………………………..</w:t>
      </w:r>
      <w:r w:rsidRPr="00375E08">
        <w:rPr>
          <w:szCs w:val="24"/>
          <w:lang w:val="bg-BG"/>
        </w:rPr>
        <w:t xml:space="preserve">– </w:t>
      </w:r>
      <w:r w:rsidRPr="00375E08">
        <w:rPr>
          <w:sz w:val="24"/>
          <w:szCs w:val="24"/>
          <w:lang w:val="bg-BG"/>
        </w:rPr>
        <w:t>участник в открита процедура за възлагане на обществена поръчка с предмет:</w:t>
      </w:r>
      <w:r w:rsidRPr="00375E08">
        <w:rPr>
          <w:b/>
          <w:sz w:val="24"/>
          <w:szCs w:val="24"/>
          <w:lang w:val="bg-BG"/>
        </w:rPr>
        <w:t xml:space="preserve"> </w:t>
      </w:r>
    </w:p>
    <w:p w:rsidR="00EA1DC2" w:rsidRPr="001E559A" w:rsidRDefault="00EA1DC2" w:rsidP="00503C92">
      <w:pPr>
        <w:tabs>
          <w:tab w:val="left" w:pos="0"/>
        </w:tabs>
        <w:jc w:val="both"/>
        <w:rPr>
          <w:sz w:val="24"/>
          <w:szCs w:val="24"/>
          <w:lang w:val="bg-BG"/>
        </w:rPr>
      </w:pPr>
    </w:p>
    <w:p w:rsidR="00EA1DC2" w:rsidRPr="001E559A" w:rsidRDefault="00EA1DC2" w:rsidP="00A867B2">
      <w:pPr>
        <w:rPr>
          <w:sz w:val="24"/>
          <w:szCs w:val="24"/>
          <w:lang w:val="bg-BG"/>
        </w:rPr>
      </w:pPr>
    </w:p>
    <w:p w:rsidR="00EA1DC2" w:rsidRPr="001E559A" w:rsidRDefault="00EA1DC2" w:rsidP="00A867B2">
      <w:pPr>
        <w:ind w:firstLine="708"/>
        <w:jc w:val="both"/>
        <w:rPr>
          <w:sz w:val="24"/>
          <w:szCs w:val="24"/>
          <w:lang w:val="ru-RU"/>
        </w:rPr>
      </w:pPr>
      <w:r w:rsidRPr="001E559A">
        <w:rPr>
          <w:sz w:val="24"/>
          <w:szCs w:val="24"/>
          <w:lang w:val="bg-BG"/>
        </w:rPr>
        <w:t>1. Декларирам, че съм вписан, под №………………………….., в регистъра на специализираните предприятия и кооперации на хора с увреждания, поддържан от Агенци</w:t>
      </w:r>
      <w:r>
        <w:rPr>
          <w:sz w:val="24"/>
          <w:szCs w:val="24"/>
          <w:lang w:val="bg-BG"/>
        </w:rPr>
        <w:t xml:space="preserve">ята за хората с увреждания, или посочвам </w:t>
      </w:r>
      <w:r w:rsidRPr="001E559A">
        <w:rPr>
          <w:sz w:val="24"/>
          <w:szCs w:val="24"/>
          <w:lang w:val="bg-BG"/>
        </w:rPr>
        <w:t>информация относно регистрация в еквивалентен регистър на държава-членка на Европейския</w:t>
      </w:r>
      <w:r w:rsidRPr="001E559A">
        <w:rPr>
          <w:sz w:val="24"/>
          <w:szCs w:val="24"/>
          <w:lang w:val="ru-RU"/>
        </w:rPr>
        <w:t xml:space="preserve"> </w:t>
      </w:r>
      <w:r w:rsidRPr="001E559A">
        <w:rPr>
          <w:sz w:val="24"/>
          <w:szCs w:val="24"/>
          <w:lang w:val="bg-BG"/>
        </w:rPr>
        <w:t>съюз:</w:t>
      </w:r>
      <w:r w:rsidRPr="001E559A">
        <w:rPr>
          <w:sz w:val="24"/>
          <w:szCs w:val="24"/>
          <w:lang w:val="ru-RU"/>
        </w:rPr>
        <w:t xml:space="preserve"> </w:t>
      </w:r>
    </w:p>
    <w:p w:rsidR="00EA1DC2" w:rsidRPr="001E559A" w:rsidRDefault="00EA1DC2" w:rsidP="00A867B2">
      <w:pPr>
        <w:jc w:val="both"/>
        <w:rPr>
          <w:sz w:val="24"/>
          <w:szCs w:val="24"/>
          <w:lang w:val="ru-RU"/>
        </w:rPr>
      </w:pPr>
      <w:r w:rsidRPr="001E559A">
        <w:rPr>
          <w:sz w:val="24"/>
          <w:szCs w:val="24"/>
          <w:lang w:val="ru-RU"/>
        </w:rPr>
        <w:t>…………………………………………………………………………………………………</w:t>
      </w:r>
    </w:p>
    <w:p w:rsidR="00EA1DC2" w:rsidRPr="001E559A" w:rsidRDefault="00EA1DC2" w:rsidP="00A867B2">
      <w:pPr>
        <w:jc w:val="both"/>
        <w:rPr>
          <w:sz w:val="24"/>
          <w:szCs w:val="24"/>
          <w:lang w:val="ru-RU"/>
        </w:rPr>
      </w:pPr>
    </w:p>
    <w:p w:rsidR="00EA1DC2" w:rsidRPr="001E559A" w:rsidRDefault="00EA1DC2" w:rsidP="00A867B2">
      <w:pPr>
        <w:ind w:firstLine="708"/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2. Декларирам, че самостоятелно мога</w:t>
      </w:r>
      <w:r w:rsidRPr="001E559A">
        <w:rPr>
          <w:sz w:val="24"/>
          <w:szCs w:val="24"/>
          <w:lang w:val="ru-RU"/>
        </w:rPr>
        <w:t xml:space="preserve"> </w:t>
      </w:r>
      <w:r w:rsidRPr="001E559A">
        <w:rPr>
          <w:sz w:val="24"/>
          <w:szCs w:val="24"/>
          <w:lang w:val="bg-BG"/>
        </w:rPr>
        <w:t xml:space="preserve">да изпълня ………….% от предмета на настоящата </w:t>
      </w:r>
      <w:r w:rsidRPr="001E559A">
        <w:rPr>
          <w:b/>
          <w:sz w:val="24"/>
          <w:szCs w:val="24"/>
          <w:lang w:val="bg-BG"/>
        </w:rPr>
        <w:t>обществена поръчка/обособена позиция</w:t>
      </w:r>
      <w:r w:rsidRPr="001E559A">
        <w:rPr>
          <w:sz w:val="24"/>
          <w:szCs w:val="24"/>
          <w:lang w:val="bg-BG"/>
        </w:rPr>
        <w:t xml:space="preserve"> </w:t>
      </w:r>
      <w:r w:rsidRPr="001E559A">
        <w:rPr>
          <w:i/>
          <w:sz w:val="24"/>
          <w:szCs w:val="24"/>
          <w:lang w:val="ru-RU"/>
        </w:rPr>
        <w:t>/</w:t>
      </w:r>
      <w:r w:rsidRPr="001E559A">
        <w:rPr>
          <w:i/>
          <w:sz w:val="24"/>
          <w:szCs w:val="24"/>
          <w:lang w:val="bg-BG"/>
        </w:rPr>
        <w:t>излишното се задрасква</w:t>
      </w:r>
      <w:r w:rsidRPr="001E559A">
        <w:rPr>
          <w:i/>
          <w:sz w:val="24"/>
          <w:szCs w:val="24"/>
          <w:lang w:val="ru-RU"/>
        </w:rPr>
        <w:t>/</w:t>
      </w:r>
      <w:r w:rsidRPr="001E559A">
        <w:rPr>
          <w:sz w:val="24"/>
          <w:szCs w:val="24"/>
          <w:lang w:val="ru-RU"/>
        </w:rPr>
        <w:t xml:space="preserve"> </w:t>
      </w:r>
      <w:r w:rsidRPr="001E559A">
        <w:rPr>
          <w:sz w:val="24"/>
          <w:szCs w:val="24"/>
          <w:lang w:val="bg-BG"/>
        </w:rPr>
        <w:t>със собствено производство или ресурс, както следва:</w:t>
      </w:r>
    </w:p>
    <w:p w:rsidR="00EA1DC2" w:rsidRPr="001E559A" w:rsidRDefault="00EA1DC2" w:rsidP="00A867B2">
      <w:pPr>
        <w:jc w:val="both"/>
        <w:rPr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C2" w:rsidRPr="001E559A" w:rsidRDefault="00EA1DC2" w:rsidP="00503C92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(прави се описание на  начина на изпълнение със собственото производство или ресурс )</w:t>
      </w:r>
    </w:p>
    <w:p w:rsidR="00EA1DC2" w:rsidRPr="001E559A" w:rsidRDefault="00EA1DC2" w:rsidP="00A867B2">
      <w:pPr>
        <w:ind w:firstLine="708"/>
        <w:rPr>
          <w:i/>
          <w:sz w:val="24"/>
          <w:szCs w:val="24"/>
          <w:lang w:val="bg-BG"/>
        </w:rPr>
      </w:pPr>
    </w:p>
    <w:p w:rsidR="00EA1DC2" w:rsidRPr="001E559A" w:rsidRDefault="00EA1DC2" w:rsidP="00A867B2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Забележка: На осн. чл. </w:t>
      </w:r>
      <w:smartTag w:uri="urn:schemas-microsoft-com:office:smarttags" w:element="metricconverter">
        <w:smartTagPr>
          <w:attr w:name="ProductID" w:val="16 г"/>
        </w:smartTagPr>
        <w:r w:rsidRPr="001E559A">
          <w:rPr>
            <w:i/>
            <w:sz w:val="24"/>
            <w:szCs w:val="24"/>
            <w:lang w:val="bg-BG"/>
          </w:rPr>
          <w:t>16 г</w:t>
        </w:r>
      </w:smartTag>
      <w:r w:rsidRPr="001E559A">
        <w:rPr>
          <w:i/>
          <w:sz w:val="24"/>
          <w:szCs w:val="24"/>
          <w:lang w:val="bg-BG"/>
        </w:rPr>
        <w:t>., ал. 10 от ЗОП, кандидатът или участникът, който е специализирано предприятие или кооперация на хора с увреждания, може да участва в обществена поръчка или за обособена позиция при условие, че може да изпълни 80 на сто от нейния предмет със собствено производство или ресурс. При невъзможност за самостоятелно изпълнение в този обем, той може да ползва подизпълнители или да се позове на ресурсите на трети лица, при условие, че и те са специализирани предприятия или кооперации на хора с увреждания, за което се представя съответната информация</w:t>
      </w:r>
      <w:r w:rsidRPr="00503C92">
        <w:t xml:space="preserve"> </w:t>
      </w:r>
      <w:r w:rsidRPr="00503C92">
        <w:rPr>
          <w:i/>
          <w:sz w:val="24"/>
          <w:szCs w:val="24"/>
        </w:rPr>
        <w:t xml:space="preserve">по реда на </w:t>
      </w:r>
      <w:r>
        <w:rPr>
          <w:i/>
          <w:sz w:val="24"/>
          <w:szCs w:val="24"/>
          <w:lang w:val="bg-BG"/>
        </w:rPr>
        <w:t xml:space="preserve">чл.16 „г“, </w:t>
      </w:r>
      <w:r w:rsidRPr="00503C92">
        <w:rPr>
          <w:i/>
          <w:sz w:val="24"/>
          <w:szCs w:val="24"/>
        </w:rPr>
        <w:t>ал. 7</w:t>
      </w:r>
      <w:r>
        <w:rPr>
          <w:i/>
          <w:sz w:val="24"/>
          <w:szCs w:val="24"/>
          <w:lang w:val="bg-BG"/>
        </w:rPr>
        <w:t xml:space="preserve"> от ЗОП</w:t>
      </w:r>
      <w:r w:rsidRPr="001E559A">
        <w:rPr>
          <w:i/>
          <w:sz w:val="24"/>
          <w:szCs w:val="24"/>
          <w:lang w:val="bg-BG"/>
        </w:rPr>
        <w:t>.</w:t>
      </w:r>
    </w:p>
    <w:p w:rsidR="00EA1DC2" w:rsidRPr="001E559A" w:rsidRDefault="00EA1DC2" w:rsidP="00A867B2">
      <w:pPr>
        <w:ind w:firstLine="708"/>
        <w:jc w:val="both"/>
        <w:rPr>
          <w:b/>
          <w:sz w:val="24"/>
          <w:szCs w:val="24"/>
          <w:lang w:val="bg-BG"/>
        </w:rPr>
      </w:pPr>
    </w:p>
    <w:p w:rsidR="00EA1DC2" w:rsidRDefault="00EA1DC2" w:rsidP="001D2279">
      <w:pPr>
        <w:ind w:firstLine="708"/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>При невъзможност за самостоятелно изпълнение на минимум 80% от предмета на поръчката/обособена</w:t>
      </w:r>
      <w:r>
        <w:rPr>
          <w:b/>
          <w:sz w:val="24"/>
          <w:szCs w:val="24"/>
          <w:lang w:val="bg-BG"/>
        </w:rPr>
        <w:t>та</w:t>
      </w:r>
      <w:r w:rsidRPr="001E559A">
        <w:rPr>
          <w:b/>
          <w:sz w:val="24"/>
          <w:szCs w:val="24"/>
          <w:lang w:val="bg-BG"/>
        </w:rPr>
        <w:t xml:space="preserve"> позиция, участникът следва да попълни т. 3 от настоящата декларация.</w:t>
      </w:r>
    </w:p>
    <w:p w:rsidR="00EA1DC2" w:rsidRPr="001E559A" w:rsidRDefault="00EA1DC2" w:rsidP="001D2279">
      <w:pPr>
        <w:ind w:firstLine="708"/>
        <w:jc w:val="both"/>
        <w:rPr>
          <w:b/>
          <w:sz w:val="24"/>
          <w:szCs w:val="24"/>
          <w:lang w:val="bg-BG"/>
        </w:rPr>
      </w:pPr>
    </w:p>
    <w:p w:rsidR="00EA1DC2" w:rsidRDefault="00EA1DC2" w:rsidP="001D2279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 xml:space="preserve">3. </w:t>
      </w:r>
      <w:r w:rsidRPr="001E559A">
        <w:rPr>
          <w:b/>
          <w:sz w:val="24"/>
          <w:szCs w:val="24"/>
          <w:lang w:val="bg-BG"/>
        </w:rPr>
        <w:t>Ще ползвам подизпълнител</w:t>
      </w:r>
      <w:r>
        <w:rPr>
          <w:b/>
          <w:sz w:val="24"/>
          <w:szCs w:val="24"/>
          <w:lang w:val="bg-BG"/>
        </w:rPr>
        <w:t>/и</w:t>
      </w:r>
      <w:r w:rsidRPr="001E559A">
        <w:rPr>
          <w:b/>
          <w:sz w:val="24"/>
          <w:szCs w:val="24"/>
          <w:lang w:val="bg-BG"/>
        </w:rPr>
        <w:t xml:space="preserve"> или ще се позова на ресурсите на трето</w:t>
      </w:r>
      <w:r>
        <w:rPr>
          <w:b/>
          <w:sz w:val="24"/>
          <w:szCs w:val="24"/>
          <w:lang w:val="bg-BG"/>
        </w:rPr>
        <w:t>/и</w:t>
      </w:r>
      <w:r w:rsidRPr="001E559A">
        <w:rPr>
          <w:sz w:val="24"/>
          <w:szCs w:val="24"/>
          <w:lang w:val="bg-BG"/>
        </w:rPr>
        <w:t xml:space="preserve"> лице</w:t>
      </w:r>
      <w:r>
        <w:rPr>
          <w:sz w:val="24"/>
          <w:szCs w:val="24"/>
          <w:lang w:val="bg-BG"/>
        </w:rPr>
        <w:t xml:space="preserve">/а - </w:t>
      </w:r>
      <w:r w:rsidRPr="00503C92">
        <w:rPr>
          <w:sz w:val="24"/>
          <w:szCs w:val="24"/>
          <w:lang w:val="bg-BG"/>
        </w:rPr>
        <w:t>специализирани предприятия или кооперации на хора с увреждания,</w:t>
      </w:r>
      <w:r w:rsidRPr="001E559A">
        <w:rPr>
          <w:sz w:val="24"/>
          <w:szCs w:val="24"/>
          <w:lang w:val="bg-BG"/>
        </w:rPr>
        <w:t xml:space="preserve"> които са вписани в регистъра на специализираните предприятия и кооперации на хора с увреждания, поддържан от Агенцията за хората с увреждания. </w:t>
      </w:r>
      <w:r w:rsidRPr="001E559A">
        <w:rPr>
          <w:i/>
          <w:sz w:val="24"/>
          <w:szCs w:val="24"/>
          <w:lang w:val="bg-BG"/>
        </w:rPr>
        <w:t>(попълва се съответно т. 3.1 и/ или т. 3.2), както следва:</w:t>
      </w:r>
    </w:p>
    <w:p w:rsidR="00EA1DC2" w:rsidRPr="001E559A" w:rsidRDefault="00EA1DC2" w:rsidP="001D2279">
      <w:pPr>
        <w:numPr>
          <w:ilvl w:val="1"/>
          <w:numId w:val="1"/>
        </w:numPr>
        <w:ind w:left="0" w:firstLine="709"/>
        <w:contextualSpacing/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>Подизпълнител/и</w:t>
      </w:r>
    </w:p>
    <w:p w:rsidR="00EA1DC2" w:rsidRPr="001E559A" w:rsidRDefault="00EA1DC2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-.......................................................................................................................................................</w:t>
      </w:r>
      <w:r w:rsidRPr="001E559A">
        <w:rPr>
          <w:i/>
          <w:sz w:val="24"/>
          <w:szCs w:val="24"/>
          <w:lang w:val="bg-BG"/>
        </w:rPr>
        <w:t xml:space="preserve"> </w:t>
      </w:r>
    </w:p>
    <w:p w:rsidR="00EA1DC2" w:rsidRPr="001E559A" w:rsidRDefault="00EA1DC2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(посочва се наименование на подизпълнителя, ЕИК/ЕГН) </w:t>
      </w:r>
    </w:p>
    <w:p w:rsidR="00EA1DC2" w:rsidRPr="001E559A" w:rsidRDefault="00EA1DC2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-………………………………………………………………………………………………………….....</w:t>
      </w:r>
    </w:p>
    <w:p w:rsidR="00EA1DC2" w:rsidRPr="001E559A" w:rsidRDefault="00EA1DC2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(посочва се номер под който е вписан в регистъра на специализираните предприятия и кооперации на хора с увреждания, поддържан от АХУ, или информация относно регистрация в еквивалентен регистър на държава-членка на Европейския</w:t>
      </w:r>
      <w:r w:rsidRPr="001E559A">
        <w:rPr>
          <w:i/>
          <w:sz w:val="24"/>
          <w:szCs w:val="24"/>
          <w:lang w:val="ru-RU"/>
        </w:rPr>
        <w:t xml:space="preserve"> </w:t>
      </w:r>
      <w:r w:rsidRPr="001E559A">
        <w:rPr>
          <w:i/>
          <w:sz w:val="24"/>
          <w:szCs w:val="24"/>
          <w:lang w:val="bg-BG"/>
        </w:rPr>
        <w:t>съюз)</w:t>
      </w:r>
    </w:p>
    <w:p w:rsidR="00EA1DC2" w:rsidRPr="001E559A" w:rsidRDefault="00EA1DC2" w:rsidP="001D2279">
      <w:pPr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(посочва се процент от обема на обществената поръчка/обособената позиция, който подизпълнителят ще изпълни и описание на собственото му производство или ресурс.)</w:t>
      </w:r>
    </w:p>
    <w:p w:rsidR="00EA1DC2" w:rsidRPr="001E559A" w:rsidRDefault="00EA1DC2" w:rsidP="001D2279">
      <w:pPr>
        <w:numPr>
          <w:ilvl w:val="1"/>
          <w:numId w:val="1"/>
        </w:numPr>
        <w:ind w:left="1418" w:hanging="709"/>
        <w:contextualSpacing/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 xml:space="preserve">Трето лице/трети лица </w:t>
      </w: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sz w:val="24"/>
          <w:szCs w:val="24"/>
          <w:lang w:val="bg-BG"/>
        </w:rPr>
        <w:t>-.................................................................................................................................................</w:t>
      </w: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(посочва се наименование на </w:t>
      </w:r>
      <w:r>
        <w:rPr>
          <w:i/>
          <w:sz w:val="24"/>
          <w:szCs w:val="24"/>
          <w:lang w:val="bg-BG"/>
        </w:rPr>
        <w:t>лицето</w:t>
      </w:r>
      <w:r w:rsidRPr="001E559A">
        <w:rPr>
          <w:i/>
          <w:sz w:val="24"/>
          <w:szCs w:val="24"/>
          <w:lang w:val="bg-BG"/>
        </w:rPr>
        <w:t xml:space="preserve">, ЕИК/ЕГН) </w:t>
      </w: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-………………………………..…………………………………………………………………………</w:t>
      </w: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(посочва се номер под който е вписан</w:t>
      </w:r>
      <w:r>
        <w:rPr>
          <w:i/>
          <w:sz w:val="24"/>
          <w:szCs w:val="24"/>
          <w:lang w:val="bg-BG"/>
        </w:rPr>
        <w:t>о</w:t>
      </w:r>
      <w:r w:rsidRPr="001E559A">
        <w:rPr>
          <w:i/>
          <w:sz w:val="24"/>
          <w:szCs w:val="24"/>
          <w:lang w:val="bg-BG"/>
        </w:rPr>
        <w:t xml:space="preserve"> в регистъра на специализираните предприятия и кооперации на хора с увреждания, поддържан от АХУ, или информация относно регистрация в еквивалентен регистър на държава-членка на Европейския</w:t>
      </w:r>
      <w:r w:rsidRPr="001E559A">
        <w:rPr>
          <w:i/>
          <w:sz w:val="24"/>
          <w:szCs w:val="24"/>
          <w:lang w:val="ru-RU"/>
        </w:rPr>
        <w:t xml:space="preserve"> </w:t>
      </w:r>
      <w:r w:rsidRPr="001E559A">
        <w:rPr>
          <w:i/>
          <w:sz w:val="24"/>
          <w:szCs w:val="24"/>
          <w:lang w:val="bg-BG"/>
        </w:rPr>
        <w:t>съюз.)</w:t>
      </w: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-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A1DC2" w:rsidRPr="001E559A" w:rsidRDefault="00EA1DC2" w:rsidP="001D2279">
      <w:pPr>
        <w:contextualSpacing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 xml:space="preserve">(посочва се процент от обема </w:t>
      </w:r>
      <w:r>
        <w:rPr>
          <w:i/>
          <w:sz w:val="24"/>
          <w:szCs w:val="24"/>
          <w:lang w:val="bg-BG"/>
        </w:rPr>
        <w:t>на</w:t>
      </w:r>
      <w:r w:rsidRPr="005A4915">
        <w:rPr>
          <w:i/>
          <w:sz w:val="24"/>
          <w:szCs w:val="24"/>
          <w:lang w:val="bg-BG"/>
        </w:rPr>
        <w:t xml:space="preserve"> </w:t>
      </w:r>
      <w:r w:rsidRPr="001E559A">
        <w:rPr>
          <w:i/>
          <w:sz w:val="24"/>
          <w:szCs w:val="24"/>
          <w:lang w:val="bg-BG"/>
        </w:rPr>
        <w:t xml:space="preserve">обществената поръчка/обособената позиция, който </w:t>
      </w:r>
      <w:r>
        <w:rPr>
          <w:i/>
          <w:sz w:val="24"/>
          <w:szCs w:val="24"/>
          <w:lang w:val="bg-BG"/>
        </w:rPr>
        <w:t>трето лице</w:t>
      </w:r>
      <w:r w:rsidRPr="001E559A">
        <w:rPr>
          <w:i/>
          <w:sz w:val="24"/>
          <w:szCs w:val="24"/>
          <w:lang w:val="bg-BG"/>
        </w:rPr>
        <w:t xml:space="preserve"> ще изпълни</w:t>
      </w:r>
      <w:r>
        <w:rPr>
          <w:i/>
          <w:sz w:val="24"/>
          <w:szCs w:val="24"/>
          <w:lang w:val="bg-BG"/>
        </w:rPr>
        <w:t xml:space="preserve"> </w:t>
      </w:r>
      <w:r w:rsidRPr="001E559A">
        <w:rPr>
          <w:i/>
          <w:sz w:val="24"/>
          <w:szCs w:val="24"/>
          <w:lang w:val="bg-BG"/>
        </w:rPr>
        <w:t>и описание на ресурсите на третото лице, на които се позовава участникът.)</w:t>
      </w:r>
    </w:p>
    <w:p w:rsidR="00EA1DC2" w:rsidRPr="001E559A" w:rsidRDefault="00EA1DC2" w:rsidP="001D2279">
      <w:pPr>
        <w:ind w:firstLine="708"/>
        <w:jc w:val="both"/>
        <w:rPr>
          <w:i/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При необходимост се добавят допълнителни редове.</w:t>
      </w:r>
    </w:p>
    <w:p w:rsidR="00EA1DC2" w:rsidRPr="001E559A" w:rsidRDefault="00EA1DC2" w:rsidP="001D2279">
      <w:pPr>
        <w:ind w:firstLine="708"/>
        <w:jc w:val="both"/>
        <w:rPr>
          <w:i/>
          <w:sz w:val="24"/>
          <w:szCs w:val="24"/>
          <w:lang w:val="bg-BG"/>
        </w:rPr>
      </w:pPr>
    </w:p>
    <w:p w:rsidR="00EA1DC2" w:rsidRPr="001E559A" w:rsidRDefault="00EA1DC2" w:rsidP="001D2279">
      <w:pPr>
        <w:ind w:firstLine="708"/>
        <w:jc w:val="both"/>
        <w:rPr>
          <w:sz w:val="24"/>
          <w:szCs w:val="24"/>
          <w:lang w:val="bg-BG"/>
        </w:rPr>
      </w:pPr>
      <w:r w:rsidRPr="001E559A">
        <w:rPr>
          <w:i/>
          <w:sz w:val="24"/>
          <w:szCs w:val="24"/>
          <w:lang w:val="bg-BG"/>
        </w:rPr>
        <w:t>В случай на участник обединение, декларацията се попълва от представляващия обединението.</w:t>
      </w:r>
    </w:p>
    <w:p w:rsidR="00EA1DC2" w:rsidRPr="001E559A" w:rsidRDefault="00EA1DC2" w:rsidP="001D2279">
      <w:pPr>
        <w:jc w:val="both"/>
        <w:rPr>
          <w:sz w:val="24"/>
          <w:szCs w:val="24"/>
          <w:lang w:val="bg-BG"/>
        </w:rPr>
      </w:pPr>
    </w:p>
    <w:p w:rsidR="00EA1DC2" w:rsidRPr="00275735" w:rsidRDefault="00EA1DC2" w:rsidP="001D2279">
      <w:pPr>
        <w:ind w:firstLine="708"/>
        <w:jc w:val="both"/>
        <w:rPr>
          <w:b/>
          <w:sz w:val="24"/>
          <w:szCs w:val="24"/>
          <w:lang w:val="bg-BG"/>
        </w:rPr>
      </w:pPr>
      <w:r w:rsidRPr="00275735">
        <w:rPr>
          <w:b/>
          <w:sz w:val="24"/>
          <w:szCs w:val="24"/>
          <w:lang w:val="bg-BG"/>
        </w:rPr>
        <w:t>Известна ми е отговорността по чл.313 от Наказателния кодекс да посочване на неверни данни.</w:t>
      </w:r>
    </w:p>
    <w:p w:rsidR="00EA1DC2" w:rsidRPr="001E559A" w:rsidRDefault="00EA1DC2" w:rsidP="001D2279">
      <w:pPr>
        <w:jc w:val="both"/>
        <w:rPr>
          <w:b/>
          <w:i/>
          <w:sz w:val="24"/>
          <w:szCs w:val="24"/>
          <w:lang w:val="bg-BG"/>
        </w:rPr>
      </w:pPr>
    </w:p>
    <w:p w:rsidR="00EA1DC2" w:rsidRPr="001E559A" w:rsidRDefault="00EA1DC2" w:rsidP="001D2279">
      <w:pPr>
        <w:jc w:val="both"/>
        <w:rPr>
          <w:b/>
          <w:i/>
          <w:sz w:val="24"/>
          <w:szCs w:val="24"/>
          <w:lang w:val="bg-BG"/>
        </w:rPr>
      </w:pPr>
    </w:p>
    <w:p w:rsidR="00EA1DC2" w:rsidRPr="001E559A" w:rsidRDefault="00EA1DC2" w:rsidP="001D2279">
      <w:pPr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ru-RU"/>
        </w:rPr>
        <w:t xml:space="preserve">Дата: ....................г.                                    </w:t>
      </w:r>
      <w:r w:rsidRPr="001E559A">
        <w:rPr>
          <w:b/>
          <w:sz w:val="24"/>
          <w:szCs w:val="24"/>
          <w:lang w:val="ru-RU"/>
        </w:rPr>
        <w:tab/>
      </w:r>
      <w:r w:rsidRPr="001E559A">
        <w:rPr>
          <w:b/>
          <w:sz w:val="24"/>
          <w:szCs w:val="24"/>
          <w:lang w:val="ru-RU"/>
        </w:rPr>
        <w:tab/>
        <w:t xml:space="preserve">ДЕКЛАРАТОР: </w:t>
      </w:r>
    </w:p>
    <w:p w:rsidR="00EA1DC2" w:rsidRPr="001E559A" w:rsidRDefault="00EA1DC2" w:rsidP="001D2279">
      <w:pPr>
        <w:jc w:val="both"/>
        <w:rPr>
          <w:b/>
          <w:sz w:val="24"/>
          <w:szCs w:val="24"/>
          <w:lang w:val="ru-RU"/>
        </w:rPr>
      </w:pP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bg-BG"/>
        </w:rPr>
        <w:tab/>
      </w:r>
      <w:r w:rsidRPr="001E559A">
        <w:rPr>
          <w:b/>
          <w:sz w:val="24"/>
          <w:szCs w:val="24"/>
          <w:lang w:val="ru-RU"/>
        </w:rPr>
        <w:t>......................................</w:t>
      </w:r>
    </w:p>
    <w:p w:rsidR="00EA1DC2" w:rsidRPr="001E559A" w:rsidRDefault="00EA1DC2" w:rsidP="001D2279">
      <w:pPr>
        <w:jc w:val="both"/>
        <w:rPr>
          <w:b/>
          <w:sz w:val="24"/>
          <w:szCs w:val="24"/>
          <w:lang w:val="bg-BG"/>
        </w:rPr>
      </w:pPr>
      <w:r w:rsidRPr="001E559A">
        <w:rPr>
          <w:b/>
          <w:sz w:val="24"/>
          <w:szCs w:val="24"/>
          <w:lang w:val="bg-BG"/>
        </w:rPr>
        <w:t xml:space="preserve">                                                                                                 </w:t>
      </w:r>
      <w:r w:rsidRPr="001E559A">
        <w:rPr>
          <w:b/>
          <w:sz w:val="24"/>
          <w:szCs w:val="24"/>
          <w:lang w:val="bg-BG"/>
        </w:rPr>
        <w:tab/>
        <w:t xml:space="preserve">           (подпис)</w:t>
      </w:r>
    </w:p>
    <w:p w:rsidR="00EA1DC2" w:rsidRDefault="00EA1DC2" w:rsidP="001D2279">
      <w:pPr>
        <w:jc w:val="both"/>
      </w:pPr>
    </w:p>
    <w:sectPr w:rsidR="00EA1DC2" w:rsidSect="00FB040E">
      <w:pgSz w:w="11907" w:h="16839" w:code="9"/>
      <w:pgMar w:top="71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85B5D"/>
    <w:multiLevelType w:val="multilevel"/>
    <w:tmpl w:val="B62685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7B2"/>
    <w:rsid w:val="00073DAF"/>
    <w:rsid w:val="000818FA"/>
    <w:rsid w:val="000A618C"/>
    <w:rsid w:val="00131701"/>
    <w:rsid w:val="00143AC2"/>
    <w:rsid w:val="00156452"/>
    <w:rsid w:val="00196709"/>
    <w:rsid w:val="001D2279"/>
    <w:rsid w:val="001E559A"/>
    <w:rsid w:val="00275735"/>
    <w:rsid w:val="00375E08"/>
    <w:rsid w:val="003A4F5A"/>
    <w:rsid w:val="00502C76"/>
    <w:rsid w:val="00503C92"/>
    <w:rsid w:val="005279D3"/>
    <w:rsid w:val="005376A8"/>
    <w:rsid w:val="00563025"/>
    <w:rsid w:val="005A4915"/>
    <w:rsid w:val="006641A3"/>
    <w:rsid w:val="006B6BAF"/>
    <w:rsid w:val="00701DA8"/>
    <w:rsid w:val="00791FB4"/>
    <w:rsid w:val="007A2D4F"/>
    <w:rsid w:val="008170AB"/>
    <w:rsid w:val="008424F7"/>
    <w:rsid w:val="00873BCB"/>
    <w:rsid w:val="00900759"/>
    <w:rsid w:val="0090747F"/>
    <w:rsid w:val="00940CA3"/>
    <w:rsid w:val="00A563F0"/>
    <w:rsid w:val="00A867B2"/>
    <w:rsid w:val="00B33655"/>
    <w:rsid w:val="00B96C18"/>
    <w:rsid w:val="00CE7E62"/>
    <w:rsid w:val="00DB0EB4"/>
    <w:rsid w:val="00DD22CF"/>
    <w:rsid w:val="00E13E50"/>
    <w:rsid w:val="00E434E7"/>
    <w:rsid w:val="00E56379"/>
    <w:rsid w:val="00EA1DC2"/>
    <w:rsid w:val="00F06D6B"/>
    <w:rsid w:val="00F906BA"/>
    <w:rsid w:val="00FB040E"/>
    <w:rsid w:val="00FD1A6F"/>
    <w:rsid w:val="00FE696F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B2"/>
    <w:rPr>
      <w:rFonts w:ascii="Times New Roman" w:eastAsia="Times New Roman" w:hAnsi="Times New Roman"/>
      <w:sz w:val="20"/>
      <w:szCs w:val="20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03C92"/>
    <w:pPr>
      <w:spacing w:before="100" w:beforeAutospacing="1" w:after="100" w:afterAutospacing="1"/>
    </w:pPr>
    <w:rPr>
      <w:sz w:val="24"/>
      <w:szCs w:val="24"/>
      <w:lang w:val="bg-BG"/>
    </w:rPr>
  </w:style>
  <w:style w:type="character" w:customStyle="1" w:styleId="blue">
    <w:name w:val="blue"/>
    <w:uiPriority w:val="99"/>
    <w:rsid w:val="00503C92"/>
  </w:style>
  <w:style w:type="paragraph" w:styleId="BalloonText">
    <w:name w:val="Balloon Text"/>
    <w:basedOn w:val="Normal"/>
    <w:link w:val="BalloonTextChar"/>
    <w:uiPriority w:val="99"/>
    <w:semiHidden/>
    <w:rsid w:val="00503C92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C92"/>
    <w:rPr>
      <w:rFonts w:ascii="Tahoma" w:hAnsi="Tahoma"/>
      <w:sz w:val="16"/>
      <w:lang w:val="en-AU" w:eastAsia="bg-BG"/>
    </w:rPr>
  </w:style>
  <w:style w:type="paragraph" w:styleId="ListParagraph">
    <w:name w:val="List Paragraph"/>
    <w:basedOn w:val="Normal"/>
    <w:uiPriority w:val="99"/>
    <w:qFormat/>
    <w:rsid w:val="00B96C18"/>
    <w:pPr>
      <w:ind w:left="720"/>
      <w:contextualSpacing/>
    </w:pPr>
  </w:style>
  <w:style w:type="paragraph" w:customStyle="1" w:styleId="Char">
    <w:name w:val="Char"/>
    <w:basedOn w:val="Normal"/>
    <w:uiPriority w:val="99"/>
    <w:rsid w:val="00073DA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99"/>
    <w:qFormat/>
    <w:locked/>
    <w:rsid w:val="00FB040E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9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767</Words>
  <Characters>4376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</dc:title>
  <dc:subject/>
  <dc:creator>User</dc:creator>
  <cp:keywords/>
  <dc:description/>
  <cp:lastModifiedBy>ISKAR 7</cp:lastModifiedBy>
  <cp:revision>13</cp:revision>
  <dcterms:created xsi:type="dcterms:W3CDTF">2016-01-25T13:59:00Z</dcterms:created>
  <dcterms:modified xsi:type="dcterms:W3CDTF">2016-04-07T06:53:00Z</dcterms:modified>
</cp:coreProperties>
</file>